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6D757" w14:textId="46AE762F" w:rsidR="00A2540E" w:rsidRPr="005C5C02" w:rsidRDefault="00A2540E" w:rsidP="00A2540E">
      <w:pPr>
        <w:keepNext/>
        <w:spacing w:after="480" w:line="360" w:lineRule="auto"/>
        <w:jc w:val="right"/>
        <w:outlineLvl w:val="2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A2540E" w:rsidRPr="005C5C02" w14:paraId="6E68FB38" w14:textId="77777777" w:rsidTr="009B1625">
        <w:tc>
          <w:tcPr>
            <w:tcW w:w="2800" w:type="dxa"/>
          </w:tcPr>
          <w:p w14:paraId="2F4FEDE3" w14:textId="77777777" w:rsidR="00A2540E" w:rsidRPr="005C5C02" w:rsidRDefault="00A2540E" w:rsidP="00A2540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5C5C02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5C5C02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2865E9AB" w14:textId="77777777" w:rsidR="00A2540E" w:rsidRPr="005C5C02" w:rsidRDefault="00A2540E" w:rsidP="00A2540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68C2148B" w14:textId="77777777" w:rsidR="00A2540E" w:rsidRPr="005C5C02" w:rsidRDefault="00A2540E" w:rsidP="00A2540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5C5C02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789B0703" w14:textId="77777777" w:rsidR="00A2540E" w:rsidRPr="005C5C02" w:rsidRDefault="00A2540E" w:rsidP="00A2540E">
            <w:pPr>
              <w:spacing w:after="120" w:line="240" w:lineRule="auto"/>
              <w:rPr>
                <w:rFonts w:asciiTheme="minorHAnsi" w:hAnsiTheme="minorHAnsi" w:cstheme="minorHAnsi"/>
                <w:b/>
                <w:sz w:val="12"/>
                <w:szCs w:val="12"/>
              </w:rPr>
            </w:pPr>
            <w:r w:rsidRPr="005C5C02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[nazwa, adres,</w:t>
            </w:r>
            <w:r w:rsidRPr="005C5C02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 </w:t>
            </w:r>
            <w:r w:rsidRPr="005C5C02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w zależności od podmiotu: NIP/PESEL, KRS/CEiDG]</w:t>
            </w:r>
          </w:p>
        </w:tc>
      </w:tr>
      <w:tr w:rsidR="00A2540E" w:rsidRPr="005C5C02" w14:paraId="0975BC4B" w14:textId="77777777" w:rsidTr="009B1625">
        <w:tc>
          <w:tcPr>
            <w:tcW w:w="2800" w:type="dxa"/>
          </w:tcPr>
          <w:p w14:paraId="4C7A7A5F" w14:textId="77777777" w:rsidR="00A2540E" w:rsidRPr="005C5C02" w:rsidRDefault="00A2540E" w:rsidP="00A2540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5C5C02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11B55F10" w14:textId="77777777" w:rsidR="00A2540E" w:rsidRPr="005C5C02" w:rsidRDefault="00A2540E" w:rsidP="00A2540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760CA667" w14:textId="77777777" w:rsidR="00A2540E" w:rsidRPr="005C5C02" w:rsidRDefault="00A2540E" w:rsidP="00A2540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5C5C02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5E58A318" w14:textId="77777777" w:rsidR="00A2540E" w:rsidRPr="005C5C02" w:rsidRDefault="00A2540E" w:rsidP="00A2540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5C5C02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</w:t>
            </w:r>
            <w:r w:rsidRPr="005C5C02">
              <w:rPr>
                <w:rFonts w:asciiTheme="minorHAnsi" w:hAnsiTheme="minorHAnsi" w:cstheme="minorHAnsi"/>
                <w:iCs/>
                <w:sz w:val="14"/>
                <w:szCs w:val="14"/>
              </w:rPr>
              <w:t>imię, nazwisko, stanowisko/podstawa do reprezentacji</w:t>
            </w:r>
            <w:r w:rsidRPr="005C5C02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]</w:t>
            </w:r>
          </w:p>
        </w:tc>
      </w:tr>
    </w:tbl>
    <w:p w14:paraId="04C5444B" w14:textId="77777777" w:rsidR="0057252E" w:rsidRPr="005C5C02" w:rsidRDefault="0057252E" w:rsidP="008B745A">
      <w:pPr>
        <w:tabs>
          <w:tab w:val="center" w:pos="4536"/>
          <w:tab w:val="right" w:pos="9072"/>
        </w:tabs>
        <w:spacing w:before="240" w:after="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7252E" w:rsidRPr="005C5C02" w14:paraId="49DE4900" w14:textId="77777777" w:rsidTr="0036631E">
        <w:tc>
          <w:tcPr>
            <w:tcW w:w="9104" w:type="dxa"/>
            <w:shd w:val="clear" w:color="auto" w:fill="F2F2F2"/>
          </w:tcPr>
          <w:p w14:paraId="1ED9A9D2" w14:textId="77777777" w:rsidR="00A2540E" w:rsidRPr="005C5C02" w:rsidRDefault="0057252E" w:rsidP="0036631E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C5C02">
              <w:rPr>
                <w:rFonts w:asciiTheme="minorHAnsi" w:hAnsiTheme="minorHAnsi" w:cstheme="minorHAnsi"/>
                <w:b/>
                <w:sz w:val="24"/>
                <w:szCs w:val="24"/>
              </w:rPr>
              <w:t>WYKAZ CZ</w:t>
            </w:r>
            <w:r w:rsidRPr="005C5C02">
              <w:rPr>
                <w:rFonts w:asciiTheme="minorHAnsi" w:eastAsia="TimesNewRoman" w:hAnsiTheme="minorHAnsi" w:cstheme="minorHAnsi"/>
                <w:b/>
                <w:sz w:val="24"/>
                <w:szCs w:val="24"/>
              </w:rPr>
              <w:t>ĘŚ</w:t>
            </w:r>
            <w:r w:rsidRPr="005C5C02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CI ZAMÓWIENIA, KTÓRYCH WYKONANIE </w:t>
            </w:r>
          </w:p>
          <w:p w14:paraId="1F549616" w14:textId="77777777" w:rsidR="0057252E" w:rsidRPr="005C5C02" w:rsidRDefault="0057252E" w:rsidP="00A2540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C5C02">
              <w:rPr>
                <w:rFonts w:asciiTheme="minorHAnsi" w:hAnsiTheme="minorHAnsi" w:cstheme="minorHAnsi"/>
                <w:b/>
                <w:sz w:val="24"/>
                <w:szCs w:val="24"/>
              </w:rPr>
              <w:t>WYKONAWCA ZAMIERZA POWIERZY</w:t>
            </w:r>
            <w:r w:rsidRPr="005C5C02">
              <w:rPr>
                <w:rFonts w:asciiTheme="minorHAnsi" w:eastAsia="TimesNewRoman" w:hAnsiTheme="minorHAnsi" w:cstheme="minorHAnsi"/>
                <w:b/>
                <w:sz w:val="24"/>
                <w:szCs w:val="24"/>
              </w:rPr>
              <w:t xml:space="preserve">Ć </w:t>
            </w:r>
            <w:r w:rsidRPr="005C5C02">
              <w:rPr>
                <w:rFonts w:asciiTheme="minorHAnsi" w:hAnsiTheme="minorHAnsi" w:cstheme="minorHAnsi"/>
                <w:b/>
                <w:sz w:val="24"/>
                <w:szCs w:val="24"/>
              </w:rPr>
              <w:t>PODWYKONAWCOM</w:t>
            </w:r>
          </w:p>
          <w:p w14:paraId="0B0E97B2" w14:textId="77777777" w:rsidR="00A2540E" w:rsidRPr="005C5C02" w:rsidRDefault="00A2540E" w:rsidP="00A2540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Theme="minorHAnsi" w:hAnsiTheme="minorHAnsi" w:cstheme="minorHAnsi"/>
                <w:b/>
                <w:i/>
                <w:iCs/>
                <w:color w:val="0070C0"/>
                <w:sz w:val="16"/>
                <w:szCs w:val="16"/>
              </w:rPr>
            </w:pPr>
            <w:r w:rsidRPr="005C5C02">
              <w:rPr>
                <w:rFonts w:asciiTheme="minorHAnsi" w:hAnsiTheme="minorHAnsi" w:cstheme="minorHAnsi"/>
                <w:b/>
                <w:bCs/>
                <w:i/>
                <w:iCs/>
                <w:color w:val="0070C0"/>
                <w:sz w:val="16"/>
                <w:szCs w:val="16"/>
              </w:rPr>
              <w:t>UWAGA!</w:t>
            </w:r>
            <w:r w:rsidR="008B745A" w:rsidRPr="005C5C02">
              <w:rPr>
                <w:rFonts w:asciiTheme="minorHAnsi" w:hAnsiTheme="minorHAnsi" w:cstheme="minorHAnsi"/>
                <w:b/>
                <w:bCs/>
                <w:i/>
                <w:iCs/>
                <w:color w:val="0070C0"/>
                <w:sz w:val="16"/>
                <w:szCs w:val="16"/>
              </w:rPr>
              <w:t xml:space="preserve"> </w:t>
            </w:r>
            <w:r w:rsidRPr="005C5C02">
              <w:rPr>
                <w:rFonts w:asciiTheme="minorHAnsi" w:hAnsiTheme="minorHAnsi" w:cstheme="minorHAnsi"/>
                <w:i/>
                <w:iCs/>
                <w:color w:val="0070C0"/>
                <w:sz w:val="16"/>
                <w:szCs w:val="16"/>
              </w:rPr>
              <w:t xml:space="preserve">Wykonawca jest zobowiązany do wypełnienia i dołączenia niniejszego </w:t>
            </w:r>
            <w:r w:rsidR="008B745A" w:rsidRPr="005C5C02">
              <w:rPr>
                <w:rFonts w:asciiTheme="minorHAnsi" w:hAnsiTheme="minorHAnsi" w:cstheme="minorHAnsi"/>
                <w:i/>
                <w:iCs/>
                <w:color w:val="0070C0"/>
                <w:sz w:val="16"/>
                <w:szCs w:val="16"/>
              </w:rPr>
              <w:t>dokumentu</w:t>
            </w:r>
            <w:r w:rsidRPr="005C5C02">
              <w:rPr>
                <w:rFonts w:asciiTheme="minorHAnsi" w:hAnsiTheme="minorHAnsi" w:cstheme="minorHAnsi"/>
                <w:i/>
                <w:iCs/>
                <w:color w:val="0070C0"/>
                <w:sz w:val="16"/>
                <w:szCs w:val="16"/>
              </w:rPr>
              <w:t xml:space="preserve"> do składanej oferty tylko w przypadku, gdy powierzy wykonanie części zamówienia Podwykonawcom</w:t>
            </w:r>
          </w:p>
        </w:tc>
      </w:tr>
    </w:tbl>
    <w:p w14:paraId="6FA36DD2" w14:textId="77777777" w:rsidR="00A2540E" w:rsidRPr="005C5C02" w:rsidRDefault="00A2540E" w:rsidP="00A2540E">
      <w:pPr>
        <w:spacing w:before="60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5C5C02">
        <w:rPr>
          <w:rFonts w:asciiTheme="minorHAnsi" w:eastAsia="Times New Roman" w:hAnsiTheme="minorHAnsi" w:cstheme="minorHAnsi"/>
          <w:sz w:val="20"/>
          <w:szCs w:val="20"/>
          <w:lang w:eastAsia="pl-PL"/>
        </w:rPr>
        <w:t>Na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A2540E" w:rsidRPr="005C5C02" w14:paraId="794F762A" w14:textId="77777777" w:rsidTr="009B1625">
        <w:tc>
          <w:tcPr>
            <w:tcW w:w="2269" w:type="dxa"/>
          </w:tcPr>
          <w:p w14:paraId="6BB915E9" w14:textId="77777777" w:rsidR="00A2540E" w:rsidRPr="005C5C02" w:rsidRDefault="00A2540E" w:rsidP="00A2540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5C5C0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368A78F7" w14:textId="14F19042" w:rsidR="00A2540E" w:rsidRPr="005C5C02" w:rsidRDefault="00514E98" w:rsidP="00A2540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5C5C0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świadczenie kompleksowej usługi prania z dezynfekcją oraz wynajmu bielizny szpitalnej z wdrożeniem i wykorzystaniem technologii RFID UHF do ewidencjonowania obiegu bielizny wynajmowanej i własnej Zamawiającego w czasie 12 miesięcy dla potrzeb Samodzielnego Publicznego Zakładu Opieki Zdrowotnej w Siedlcach</w:t>
            </w:r>
            <w:r w:rsidR="00A2540E" w:rsidRPr="005C5C0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.</w:t>
            </w:r>
          </w:p>
        </w:tc>
      </w:tr>
      <w:tr w:rsidR="00514E98" w:rsidRPr="005C5C02" w14:paraId="3B39D764" w14:textId="77777777" w:rsidTr="00DA7185">
        <w:tc>
          <w:tcPr>
            <w:tcW w:w="2269" w:type="dxa"/>
          </w:tcPr>
          <w:p w14:paraId="5B5DE358" w14:textId="77777777" w:rsidR="00514E98" w:rsidRPr="005C5C02" w:rsidRDefault="00514E98" w:rsidP="00DA7185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5C5C0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3BE78082" w14:textId="7C046337" w:rsidR="00514E98" w:rsidRPr="005C5C02" w:rsidRDefault="00514E98" w:rsidP="00DA7185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5C5C0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pranie/wynajem/566/2026</w:t>
            </w:r>
          </w:p>
        </w:tc>
      </w:tr>
    </w:tbl>
    <w:p w14:paraId="5F57777F" w14:textId="05B71ED1" w:rsidR="008F2498" w:rsidRPr="005C5C02" w:rsidRDefault="00514E98" w:rsidP="00A2540E">
      <w:pPr>
        <w:spacing w:before="24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C5C02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A2540E" w:rsidRPr="005C5C02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prowadzonego przez </w:t>
      </w:r>
      <w:r w:rsidRPr="005C5C02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Samodzielny Publiczny Zakład Opieki Zdrowotnej w Siedlcach</w:t>
      </w:r>
      <w:r w:rsidR="00A2540E" w:rsidRPr="005C5C02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,</w:t>
      </w:r>
      <w:r w:rsidR="00A2540E" w:rsidRPr="005C5C02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oświadczam(y)</w:t>
      </w:r>
      <w:r w:rsidR="00A2540E" w:rsidRPr="005C5C02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, iż </w:t>
      </w:r>
      <w:r w:rsidR="00A56A6F" w:rsidRPr="005C5C02">
        <w:rPr>
          <w:rFonts w:asciiTheme="minorHAnsi" w:hAnsiTheme="minorHAnsi" w:cstheme="minorHAnsi"/>
          <w:sz w:val="20"/>
          <w:szCs w:val="20"/>
        </w:rPr>
        <w:t>w przedmiot</w:t>
      </w:r>
      <w:r w:rsidR="00E631B6" w:rsidRPr="005C5C02">
        <w:rPr>
          <w:rFonts w:asciiTheme="minorHAnsi" w:hAnsiTheme="minorHAnsi" w:cstheme="minorHAnsi"/>
          <w:sz w:val="20"/>
          <w:szCs w:val="20"/>
        </w:rPr>
        <w:t xml:space="preserve">owym postępowaniu </w:t>
      </w:r>
      <w:r w:rsidR="005A0158" w:rsidRPr="005C5C02">
        <w:rPr>
          <w:rFonts w:asciiTheme="minorHAnsi" w:hAnsiTheme="minorHAnsi" w:cstheme="minorHAnsi"/>
          <w:sz w:val="20"/>
          <w:szCs w:val="20"/>
        </w:rPr>
        <w:t>zamierzamy powierzyć Podwykonawcom wykonanie następujących</w:t>
      </w:r>
      <w:r w:rsidR="00A56A6F" w:rsidRPr="005C5C02">
        <w:rPr>
          <w:rFonts w:asciiTheme="minorHAnsi" w:hAnsiTheme="minorHAnsi" w:cstheme="minorHAnsi"/>
          <w:sz w:val="20"/>
          <w:szCs w:val="20"/>
        </w:rPr>
        <w:t xml:space="preserve"> części zamówienia:</w:t>
      </w:r>
    </w:p>
    <w:tbl>
      <w:tblPr>
        <w:tblW w:w="9072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3260"/>
      </w:tblGrid>
      <w:tr w:rsidR="00A2540E" w:rsidRPr="005C5C02" w14:paraId="536FD6D7" w14:textId="77777777" w:rsidTr="00A2540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99026B8" w14:textId="77777777" w:rsidR="00A2540E" w:rsidRPr="005C5C02" w:rsidRDefault="00A2540E" w:rsidP="00A2540E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5C5C0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6A2A23AD" w14:textId="77777777" w:rsidR="00A2540E" w:rsidRPr="005C5C02" w:rsidRDefault="00A2540E" w:rsidP="00A2540E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5C5C0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Opis części zamówienia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6DA7A4F2" w14:textId="77777777" w:rsidR="00A2540E" w:rsidRPr="005C5C02" w:rsidRDefault="00A2540E" w:rsidP="00A2540E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5C5C0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Podwykonawcy</w:t>
            </w:r>
          </w:p>
        </w:tc>
      </w:tr>
      <w:tr w:rsidR="00A2540E" w:rsidRPr="005C5C02" w14:paraId="37422466" w14:textId="77777777" w:rsidTr="00A2540E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1EAEC" w14:textId="77777777" w:rsidR="00A2540E" w:rsidRPr="005C5C02" w:rsidRDefault="00A2540E" w:rsidP="00A2540E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E1A07" w14:textId="77777777" w:rsidR="00A2540E" w:rsidRPr="005C5C02" w:rsidRDefault="00A2540E" w:rsidP="00A2540E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96486" w14:textId="77777777" w:rsidR="00A2540E" w:rsidRPr="005C5C02" w:rsidRDefault="00A2540E" w:rsidP="00A2540E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A2540E" w:rsidRPr="005C5C02" w14:paraId="08C0CDD1" w14:textId="77777777" w:rsidTr="00A2540E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B2DF9" w14:textId="77777777" w:rsidR="00A2540E" w:rsidRPr="005C5C02" w:rsidRDefault="00A2540E" w:rsidP="00A2540E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FB041" w14:textId="77777777" w:rsidR="00A2540E" w:rsidRPr="005C5C02" w:rsidRDefault="00A2540E" w:rsidP="00A2540E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97EC4" w14:textId="77777777" w:rsidR="00A2540E" w:rsidRPr="005C5C02" w:rsidRDefault="00A2540E" w:rsidP="00A2540E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5C5C02" w:rsidRPr="005C5C02" w14:paraId="79A0E1C5" w14:textId="77777777" w:rsidTr="00A2540E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E1623" w14:textId="77777777" w:rsidR="005C5C02" w:rsidRPr="005C5C02" w:rsidRDefault="005C5C02" w:rsidP="00A2540E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3F8CF" w14:textId="77777777" w:rsidR="005C5C02" w:rsidRPr="005C5C02" w:rsidRDefault="005C5C02" w:rsidP="00A2540E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CEA9A" w14:textId="77777777" w:rsidR="005C5C02" w:rsidRPr="005C5C02" w:rsidRDefault="005C5C02" w:rsidP="00A2540E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67A48FA2" w14:textId="77777777" w:rsidR="008B745A" w:rsidRPr="005C5C02" w:rsidRDefault="008B745A" w:rsidP="008B745A">
      <w:pPr>
        <w:autoSpaceDE w:val="0"/>
        <w:autoSpaceDN w:val="0"/>
        <w:adjustRightInd w:val="0"/>
        <w:spacing w:after="480" w:line="276" w:lineRule="auto"/>
        <w:jc w:val="both"/>
        <w:rPr>
          <w:rFonts w:asciiTheme="minorHAnsi" w:hAnsiTheme="minorHAnsi" w:cstheme="minorHAnsi"/>
          <w:color w:val="0070C0"/>
          <w:sz w:val="16"/>
          <w:szCs w:val="16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8B745A" w:rsidRPr="005C5C02" w14:paraId="4005B12B" w14:textId="77777777" w:rsidTr="009B1625">
        <w:tc>
          <w:tcPr>
            <w:tcW w:w="2660" w:type="dxa"/>
          </w:tcPr>
          <w:p w14:paraId="2F272959" w14:textId="77777777" w:rsidR="008B745A" w:rsidRPr="005C5C02" w:rsidRDefault="008B745A" w:rsidP="008B745A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0C69F99A" w14:textId="77777777" w:rsidR="008B745A" w:rsidRPr="005C5C02" w:rsidRDefault="008B745A" w:rsidP="008B745A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5C5C02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</w:t>
            </w:r>
          </w:p>
          <w:p w14:paraId="58993A3F" w14:textId="77777777" w:rsidR="008B745A" w:rsidRPr="005C5C02" w:rsidRDefault="008B745A" w:rsidP="008B745A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5C5C02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095C70A9" w14:textId="77777777" w:rsidR="008B745A" w:rsidRPr="005C5C02" w:rsidRDefault="008B745A" w:rsidP="008B745A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3A5ABAD8" w14:textId="77777777" w:rsidR="008B745A" w:rsidRPr="005C5C02" w:rsidRDefault="008B745A" w:rsidP="008B745A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</w:pPr>
            <w:r w:rsidRPr="005C5C02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45BEB3D4" w14:textId="77777777" w:rsidR="008B745A" w:rsidRPr="005C5C02" w:rsidRDefault="008B745A" w:rsidP="008B745A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5C5C02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</w:t>
            </w:r>
            <w:r w:rsidR="00514E98" w:rsidRPr="005C5C02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 xml:space="preserve">kwalifikowany podpis elektroniczny lub podpis zaufany lub elektroniczny podpis osobisty </w:t>
            </w:r>
            <w:r w:rsidRPr="005C5C02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osoby / osób uprawnionych do reprezentacji Wykonawcy]</w:t>
            </w:r>
          </w:p>
        </w:tc>
      </w:tr>
    </w:tbl>
    <w:p w14:paraId="356AA0B4" w14:textId="77777777" w:rsidR="00025386" w:rsidRPr="005C5C02" w:rsidRDefault="00025386" w:rsidP="008B745A">
      <w:pPr>
        <w:spacing w:after="0"/>
        <w:rPr>
          <w:rFonts w:asciiTheme="minorHAnsi" w:hAnsiTheme="minorHAnsi" w:cstheme="minorHAnsi"/>
          <w:sz w:val="14"/>
          <w:szCs w:val="14"/>
        </w:rPr>
      </w:pPr>
    </w:p>
    <w:sectPr w:rsidR="00025386" w:rsidRPr="005C5C02" w:rsidSect="00A2540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1417" w:bottom="1417" w:left="1417" w:header="708" w:footer="2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766A2" w14:textId="77777777" w:rsidR="00896B0D" w:rsidRDefault="00896B0D" w:rsidP="00025386">
      <w:pPr>
        <w:spacing w:after="0" w:line="240" w:lineRule="auto"/>
      </w:pPr>
      <w:r>
        <w:separator/>
      </w:r>
    </w:p>
  </w:endnote>
  <w:endnote w:type="continuationSeparator" w:id="0">
    <w:p w14:paraId="21B4B298" w14:textId="77777777" w:rsidR="00896B0D" w:rsidRDefault="00896B0D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2F5EB" w14:textId="77777777" w:rsidR="00514E98" w:rsidRDefault="00514E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43255" w14:textId="74893328" w:rsidR="005C5C02" w:rsidRPr="005C5C02" w:rsidRDefault="005C5C02" w:rsidP="005C5C02">
    <w:pPr>
      <w:tabs>
        <w:tab w:val="left" w:pos="1984"/>
      </w:tabs>
      <w:spacing w:after="0" w:line="240" w:lineRule="auto"/>
      <w:ind w:left="-709" w:right="-568"/>
      <w:rPr>
        <w:rFonts w:ascii="Arial" w:eastAsia="Times New Roman" w:hAnsi="Arial"/>
        <w:sz w:val="24"/>
        <w:szCs w:val="20"/>
        <w:lang w:val="en-US" w:eastAsia="pl-PL" w:bidi="ar-IQ"/>
      </w:rPr>
    </w:pPr>
    <w:bookmarkStart w:id="0" w:name="_Hlk204079734"/>
    <w:r>
      <w:rPr>
        <w:noProof/>
      </w:rPr>
      <mc:AlternateContent>
        <mc:Choice Requires="wps">
          <w:drawing>
            <wp:anchor distT="4294967295" distB="4294967295" distL="114300" distR="114300" simplePos="0" relativeHeight="251662848" behindDoc="0" locked="0" layoutInCell="1" allowOverlap="1" wp14:anchorId="0646138A" wp14:editId="6759A12D">
              <wp:simplePos x="0" y="0"/>
              <wp:positionH relativeFrom="column">
                <wp:posOffset>-177165</wp:posOffset>
              </wp:positionH>
              <wp:positionV relativeFrom="paragraph">
                <wp:posOffset>119379</wp:posOffset>
              </wp:positionV>
              <wp:extent cx="6315075" cy="0"/>
              <wp:effectExtent l="0" t="0" r="0" b="0"/>
              <wp:wrapNone/>
              <wp:docPr id="1273502649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6D2068A" id="Łącznik prosty 1" o:spid="_x0000_s1026" style="position:absolute;flip:y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5C5C02">
      <w:rPr>
        <w:rFonts w:ascii="Arial" w:eastAsia="Times New Roman" w:hAnsi="Arial"/>
        <w:sz w:val="24"/>
        <w:szCs w:val="20"/>
        <w:lang w:val="en-US" w:eastAsia="pl-PL" w:bidi="ar-IQ"/>
      </w:rPr>
      <w:tab/>
    </w:r>
  </w:p>
  <w:p w14:paraId="257F1B8F" w14:textId="037B9051" w:rsidR="00025386" w:rsidRDefault="005C5C02" w:rsidP="005C5C02">
    <w:pPr>
      <w:pStyle w:val="Stopka"/>
      <w:ind w:right="360"/>
    </w:pPr>
    <w:r w:rsidRPr="005C5C02">
      <w:rPr>
        <w:rFonts w:eastAsia="Times New Roman" w:cs="Calibri"/>
        <w:sz w:val="15"/>
        <w:szCs w:val="15"/>
        <w:lang w:eastAsia="pl-PL" w:bidi="ar-IQ"/>
      </w:rPr>
      <w:t xml:space="preserve">SPZOZ w Siedlcach:   NIP: 821-205-60-50,  </w:t>
    </w:r>
    <w:r w:rsidRPr="005C5C02">
      <w:rPr>
        <w:rFonts w:eastAsia="Times New Roman" w:cs="Calibri"/>
        <w:spacing w:val="4"/>
        <w:sz w:val="15"/>
        <w:szCs w:val="15"/>
        <w:lang w:eastAsia="pl-PL" w:bidi="ar-IQ"/>
      </w:rPr>
      <w:t xml:space="preserve">REGON: 000310309,  KRS 0000001957  BDO </w:t>
    </w:r>
    <w:r w:rsidRPr="005C5C02">
      <w:rPr>
        <w:rFonts w:eastAsia="Times New Roman" w:cs="Calibri"/>
        <w:spacing w:val="4"/>
        <w:sz w:val="15"/>
        <w:szCs w:val="15"/>
        <w:lang w:val="en-US" w:eastAsia="pl-PL" w:bidi="ar-IQ"/>
      </w:rPr>
      <w:t>000144095</w:t>
    </w:r>
    <w:bookmarkEnd w:id="0"/>
    <w:r w:rsidR="00025386">
      <w:rPr>
        <w:rFonts w:ascii="Arial" w:hAnsi="Arial"/>
        <w:sz w:val="18"/>
        <w:szCs w:val="18"/>
      </w:rPr>
      <w:tab/>
    </w:r>
    <w:r w:rsidR="00025386" w:rsidRPr="005C5C02">
      <w:rPr>
        <w:rStyle w:val="Numerstrony"/>
        <w:rFonts w:asciiTheme="minorHAnsi" w:hAnsiTheme="minorHAnsi" w:cstheme="minorHAnsi"/>
        <w:sz w:val="16"/>
        <w:szCs w:val="16"/>
      </w:rPr>
      <w:t xml:space="preserve">Strona: </w:t>
    </w:r>
    <w:r w:rsidR="00025386" w:rsidRPr="005C5C02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025386" w:rsidRPr="005C5C02">
      <w:rPr>
        <w:rStyle w:val="Numerstrony"/>
        <w:rFonts w:asciiTheme="minorHAnsi" w:hAnsiTheme="minorHAnsi" w:cstheme="minorHAnsi"/>
        <w:sz w:val="16"/>
        <w:szCs w:val="16"/>
      </w:rPr>
      <w:instrText xml:space="preserve"> PAGE </w:instrText>
    </w:r>
    <w:r w:rsidR="00025386" w:rsidRPr="005C5C02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8E405A" w:rsidRPr="005C5C02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025386" w:rsidRPr="005C5C02">
      <w:rPr>
        <w:rStyle w:val="Numerstrony"/>
        <w:rFonts w:asciiTheme="minorHAnsi" w:hAnsiTheme="minorHAnsi" w:cstheme="minorHAnsi"/>
        <w:sz w:val="16"/>
        <w:szCs w:val="16"/>
      </w:rPr>
      <w:fldChar w:fldCharType="end"/>
    </w:r>
    <w:r w:rsidR="00025386" w:rsidRPr="005C5C02">
      <w:rPr>
        <w:rStyle w:val="Numerstrony"/>
        <w:rFonts w:asciiTheme="minorHAnsi" w:hAnsiTheme="minorHAnsi" w:cstheme="minorHAnsi"/>
        <w:sz w:val="16"/>
        <w:szCs w:val="16"/>
      </w:rPr>
      <w:t>/</w:t>
    </w:r>
    <w:r w:rsidR="00025386" w:rsidRPr="005C5C02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025386" w:rsidRPr="005C5C02">
      <w:rPr>
        <w:rStyle w:val="Numerstrony"/>
        <w:rFonts w:asciiTheme="minorHAnsi" w:hAnsiTheme="minorHAnsi" w:cstheme="minorHAnsi"/>
        <w:sz w:val="16"/>
        <w:szCs w:val="16"/>
      </w:rPr>
      <w:instrText xml:space="preserve"> NUMPAGES </w:instrText>
    </w:r>
    <w:r w:rsidR="00025386" w:rsidRPr="005C5C02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8E405A" w:rsidRPr="005C5C02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025386" w:rsidRPr="005C5C02">
      <w:rPr>
        <w:rStyle w:val="Numerstrony"/>
        <w:rFonts w:asciiTheme="minorHAnsi" w:hAnsiTheme="minorHAnsi" w:cstheme="minorHAnsi"/>
        <w:sz w:val="16"/>
        <w:szCs w:val="16"/>
      </w:rPr>
      <w:fldChar w:fldCharType="end"/>
    </w:r>
  </w:p>
  <w:p w14:paraId="185103E9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DA31D" w14:textId="77777777" w:rsidR="00514E98" w:rsidRDefault="00514E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ADC36" w14:textId="77777777" w:rsidR="00896B0D" w:rsidRDefault="00896B0D" w:rsidP="00025386">
      <w:pPr>
        <w:spacing w:after="0" w:line="240" w:lineRule="auto"/>
      </w:pPr>
      <w:r>
        <w:separator/>
      </w:r>
    </w:p>
  </w:footnote>
  <w:footnote w:type="continuationSeparator" w:id="0">
    <w:p w14:paraId="4B2681F4" w14:textId="77777777" w:rsidR="00896B0D" w:rsidRDefault="00896B0D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360DE" w14:textId="77777777" w:rsidR="00514E98" w:rsidRDefault="00514E9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85FB6" w14:textId="1D6E6994" w:rsidR="005C5C02" w:rsidRPr="005C5C02" w:rsidRDefault="005C5C02" w:rsidP="005C5C02">
    <w:pPr>
      <w:spacing w:after="0" w:line="360" w:lineRule="auto"/>
      <w:jc w:val="center"/>
      <w:rPr>
        <w:rFonts w:eastAsia="Batang" w:cs="Calibri"/>
        <w:b/>
        <w:sz w:val="20"/>
        <w:szCs w:val="20"/>
        <w:lang w:val="en-US" w:eastAsia="pl-PL" w:bidi="ar-IQ"/>
      </w:rPr>
    </w:pPr>
    <w:r>
      <w:rPr>
        <w:noProof/>
      </w:rPr>
      <w:drawing>
        <wp:anchor distT="0" distB="0" distL="114300" distR="114300" simplePos="0" relativeHeight="251659776" behindDoc="1" locked="0" layoutInCell="1" allowOverlap="1" wp14:anchorId="60C5A867" wp14:editId="14410520">
          <wp:simplePos x="0" y="0"/>
          <wp:positionH relativeFrom="column">
            <wp:posOffset>203835</wp:posOffset>
          </wp:positionH>
          <wp:positionV relativeFrom="paragraph">
            <wp:posOffset>34925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4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C5C02">
      <w:rPr>
        <w:rFonts w:eastAsia="Times New Roman" w:cs="Calibri"/>
        <w:b/>
        <w:sz w:val="20"/>
        <w:szCs w:val="20"/>
        <w:lang w:val="en-US" w:eastAsia="pl-PL" w:bidi="ar-IQ"/>
      </w:rPr>
      <w:t xml:space="preserve">    </w:t>
    </w:r>
    <w:r w:rsidRPr="005C5C02">
      <w:rPr>
        <w:rFonts w:eastAsia="Batang" w:cs="Calibri"/>
        <w:b/>
        <w:lang w:val="en-US" w:eastAsia="pl-PL" w:bidi="ar-IQ"/>
      </w:rPr>
      <w:t>Samodzielny Publiczny Zakład Opieki Zdrowotnej w Siedlcach</w:t>
    </w:r>
    <w:r w:rsidRPr="005C5C02">
      <w:rPr>
        <w:rFonts w:eastAsia="Batang" w:cs="Calibri"/>
        <w:b/>
        <w:lang w:val="en-US" w:eastAsia="pl-PL" w:bidi="ar-IQ"/>
      </w:rPr>
      <w:br/>
      <w:t>ul. Jana Kilińskiego 29, 08 -110 Siedlce</w:t>
    </w:r>
    <w:r w:rsidRPr="005C5C02">
      <w:rPr>
        <w:rFonts w:eastAsia="Batang" w:cs="Calibri"/>
        <w:b/>
        <w:sz w:val="20"/>
        <w:szCs w:val="20"/>
        <w:lang w:val="en-US" w:eastAsia="pl-PL" w:bidi="ar-IQ"/>
      </w:rPr>
      <w:br/>
      <w:t xml:space="preserve">tel. 25 632 27 97, e-mail: </w:t>
    </w:r>
    <w:hyperlink r:id="rId2" w:history="1">
      <w:r w:rsidRPr="005C5C02">
        <w:rPr>
          <w:rFonts w:eastAsia="Batang" w:cs="Calibri"/>
          <w:b/>
          <w:color w:val="0000FF"/>
          <w:sz w:val="20"/>
          <w:szCs w:val="20"/>
          <w:u w:val="single"/>
          <w:lang w:val="en-US" w:eastAsia="pl-PL" w:bidi="ar-IQ"/>
        </w:rPr>
        <w:t>sekretariat@spzoz-siedlce.pl</w:t>
      </w:r>
    </w:hyperlink>
    <w:r w:rsidRPr="005C5C02">
      <w:rPr>
        <w:rFonts w:eastAsia="Batang" w:cs="Calibri"/>
        <w:b/>
        <w:sz w:val="20"/>
        <w:szCs w:val="20"/>
        <w:lang w:val="en-US" w:eastAsia="pl-PL" w:bidi="ar-IQ"/>
      </w:rPr>
      <w:t>,</w:t>
    </w:r>
  </w:p>
  <w:p w14:paraId="71FCA50D" w14:textId="28D4FD6D" w:rsidR="005C5C02" w:rsidRPr="005C5C02" w:rsidRDefault="005C5C02" w:rsidP="005C5C02">
    <w:pPr>
      <w:spacing w:after="0" w:line="360" w:lineRule="auto"/>
      <w:jc w:val="center"/>
      <w:rPr>
        <w:rFonts w:eastAsia="Batang" w:cs="Calibri"/>
        <w:b/>
        <w:sz w:val="20"/>
        <w:szCs w:val="20"/>
        <w:lang w:val="en-US" w:eastAsia="pl-PL" w:bidi="ar-IQ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0800" behindDoc="0" locked="0" layoutInCell="1" allowOverlap="1" wp14:anchorId="44D1BEF9" wp14:editId="61A24243">
              <wp:simplePos x="0" y="0"/>
              <wp:positionH relativeFrom="column">
                <wp:posOffset>-253365</wp:posOffset>
              </wp:positionH>
              <wp:positionV relativeFrom="paragraph">
                <wp:posOffset>227964</wp:posOffset>
              </wp:positionV>
              <wp:extent cx="6543675" cy="0"/>
              <wp:effectExtent l="0" t="0" r="0" b="0"/>
              <wp:wrapNone/>
              <wp:docPr id="875210098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8BE6D2E" id="Łącznik prosty 3" o:spid="_x0000_s1026" style="position:absolute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5C5C02">
      <w:rPr>
        <w:rFonts w:eastAsia="Batang" w:cs="Calibri"/>
        <w:b/>
        <w:sz w:val="20"/>
        <w:szCs w:val="20"/>
        <w:lang w:val="en-US" w:eastAsia="pl-PL" w:bidi="ar-IQ"/>
      </w:rPr>
      <w:t xml:space="preserve"> www.spzoz-siedlce.pl</w:t>
    </w:r>
  </w:p>
  <w:p w14:paraId="0DEE6B66" w14:textId="2BCE3CD2" w:rsidR="00514E98" w:rsidRPr="005C5C02" w:rsidRDefault="005C5C02" w:rsidP="005C5C02">
    <w:pPr>
      <w:pStyle w:val="Nagwek"/>
      <w:jc w:val="right"/>
      <w:rPr>
        <w:i/>
        <w:iCs/>
        <w:sz w:val="18"/>
        <w:szCs w:val="18"/>
      </w:rPr>
    </w:pPr>
    <w:r w:rsidRPr="005C5C02">
      <w:rPr>
        <w:rFonts w:eastAsia="Times New Roman" w:cs="Calibri"/>
        <w:bCs/>
        <w:i/>
        <w:iCs/>
        <w:sz w:val="16"/>
        <w:szCs w:val="12"/>
        <w:lang w:eastAsia="pl-PL"/>
      </w:rPr>
      <w:t>Załącznik nr 7</w:t>
    </w:r>
    <w:r w:rsidRPr="005C5C02">
      <w:rPr>
        <w:rFonts w:eastAsia="Times New Roman" w:cs="Calibri"/>
        <w:bCs/>
        <w:i/>
        <w:iCs/>
        <w:sz w:val="16"/>
        <w:szCs w:val="16"/>
        <w:lang w:eastAsia="pl-PL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33852" w14:textId="77777777" w:rsidR="00514E98" w:rsidRDefault="00514E9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B0D"/>
    <w:rsid w:val="00025386"/>
    <w:rsid w:val="00101B40"/>
    <w:rsid w:val="001C2314"/>
    <w:rsid w:val="0036631E"/>
    <w:rsid w:val="003C30EF"/>
    <w:rsid w:val="00514E98"/>
    <w:rsid w:val="005428E4"/>
    <w:rsid w:val="005624D8"/>
    <w:rsid w:val="005657EB"/>
    <w:rsid w:val="0057252E"/>
    <w:rsid w:val="005A0158"/>
    <w:rsid w:val="005C5C02"/>
    <w:rsid w:val="0069796D"/>
    <w:rsid w:val="00896B0D"/>
    <w:rsid w:val="008B745A"/>
    <w:rsid w:val="008E405A"/>
    <w:rsid w:val="008F2498"/>
    <w:rsid w:val="009B1625"/>
    <w:rsid w:val="00A2540E"/>
    <w:rsid w:val="00A56A6F"/>
    <w:rsid w:val="00D55FC4"/>
    <w:rsid w:val="00E631B6"/>
    <w:rsid w:val="00F16E93"/>
    <w:rsid w:val="00F96483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D200B9"/>
  <w15:chartTrackingRefBased/>
  <w15:docId w15:val="{4F57C89E-6D5E-4E91-A48E-833B0531D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customStyle="1" w:styleId="Styl3">
    <w:name w:val="Styl3"/>
    <w:basedOn w:val="Normalny"/>
    <w:rsid w:val="005C5C02"/>
    <w:pPr>
      <w:tabs>
        <w:tab w:val="right" w:pos="9070"/>
      </w:tabs>
      <w:spacing w:after="0" w:line="240" w:lineRule="auto"/>
      <w:ind w:left="567"/>
    </w:pPr>
    <w:rPr>
      <w:rFonts w:ascii="Times New Roman" w:eastAsia="Times New Roman" w:hAnsi="Times New Roman"/>
      <w:sz w:val="28"/>
      <w:szCs w:val="20"/>
      <w:lang w:val="en-US" w:eastAsia="pl-PL" w:bidi="ar-IQ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1</Pages>
  <Words>219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dc:description/>
  <cp:lastModifiedBy>Zamówienia 4</cp:lastModifiedBy>
  <cp:revision>2</cp:revision>
  <dcterms:created xsi:type="dcterms:W3CDTF">2026-04-22T12:54:00Z</dcterms:created>
  <dcterms:modified xsi:type="dcterms:W3CDTF">2026-04-22T12:54:00Z</dcterms:modified>
</cp:coreProperties>
</file>